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E05" w:rsidRDefault="00C50E05" w:rsidP="00195C21">
      <w:pPr>
        <w:ind w:left="6237" w:hanging="708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C50E05" w:rsidRDefault="00C50E05" w:rsidP="00195C21">
      <w:pPr>
        <w:ind w:left="6237" w:hanging="708"/>
        <w:jc w:val="center"/>
        <w:rPr>
          <w:sz w:val="28"/>
          <w:szCs w:val="28"/>
        </w:rPr>
      </w:pPr>
      <w:r>
        <w:rPr>
          <w:sz w:val="28"/>
          <w:szCs w:val="28"/>
        </w:rPr>
        <w:t>к решению Совета</w:t>
      </w:r>
    </w:p>
    <w:p w:rsidR="00C50E05" w:rsidRDefault="00C50E05" w:rsidP="00195C21">
      <w:pPr>
        <w:ind w:left="6237" w:hanging="708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C50E05" w:rsidRDefault="00C50E05" w:rsidP="00195C21">
      <w:pPr>
        <w:ind w:left="6237" w:hanging="708"/>
        <w:jc w:val="center"/>
        <w:rPr>
          <w:sz w:val="28"/>
          <w:szCs w:val="28"/>
        </w:rPr>
      </w:pPr>
      <w:r>
        <w:rPr>
          <w:sz w:val="28"/>
          <w:szCs w:val="28"/>
        </w:rPr>
        <w:t>Красноармейский район</w:t>
      </w:r>
    </w:p>
    <w:p w:rsidR="00C50E05" w:rsidRPr="00FB167C" w:rsidRDefault="00C50E05" w:rsidP="00195C21">
      <w:pPr>
        <w:ind w:left="6237" w:hanging="708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</w:t>
      </w:r>
      <w:r w:rsidRPr="00FB167C">
        <w:rPr>
          <w:sz w:val="28"/>
          <w:szCs w:val="28"/>
          <w:u w:val="single"/>
        </w:rPr>
        <w:t>23.08.2017 г. № 32/7</w:t>
      </w:r>
    </w:p>
    <w:p w:rsidR="00C50E05" w:rsidRDefault="00C50E05" w:rsidP="00195C21"/>
    <w:p w:rsidR="00C50E05" w:rsidRDefault="00C50E05" w:rsidP="00195C21"/>
    <w:p w:rsidR="00C50E05" w:rsidRDefault="00C50E05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C50E05" w:rsidRDefault="00C50E05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C50E05" w:rsidRDefault="00C50E05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C50E05" w:rsidRDefault="00C50E05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C50E05" w:rsidRDefault="00C50E05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C50E05" w:rsidRDefault="00C50E05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C50E05" w:rsidRDefault="00C50E05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C50E05" w:rsidRDefault="00C50E05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C50E05" w:rsidRDefault="00C50E05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C50E05" w:rsidRDefault="00C50E05" w:rsidP="00195C21">
      <w:pPr>
        <w:widowControl w:val="0"/>
        <w:suppressAutoHyphens/>
        <w:autoSpaceDE w:val="0"/>
        <w:snapToGrid w:val="0"/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 xml:space="preserve">Правила землепользования и застройки </w:t>
      </w:r>
    </w:p>
    <w:p w:rsidR="00C50E05" w:rsidRDefault="00C50E05" w:rsidP="00195C21">
      <w:pPr>
        <w:widowControl w:val="0"/>
        <w:suppressAutoHyphens/>
        <w:autoSpaceDE w:val="0"/>
        <w:snapToGrid w:val="0"/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Марьянского сельского поселения</w:t>
      </w:r>
    </w:p>
    <w:p w:rsidR="00C50E05" w:rsidRDefault="00C50E05" w:rsidP="00195C21">
      <w:pPr>
        <w:widowControl w:val="0"/>
        <w:suppressAutoHyphens/>
        <w:autoSpaceDE w:val="0"/>
        <w:snapToGrid w:val="0"/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Красноармейского  района</w:t>
      </w:r>
    </w:p>
    <w:p w:rsidR="00C50E05" w:rsidRDefault="00C50E05" w:rsidP="00195C21">
      <w:pPr>
        <w:widowControl w:val="0"/>
        <w:suppressAutoHyphens/>
        <w:autoSpaceDE w:val="0"/>
        <w:snapToGrid w:val="0"/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Краснодарского края</w:t>
      </w:r>
    </w:p>
    <w:p w:rsidR="00C50E05" w:rsidRDefault="00C50E05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C50E05" w:rsidRDefault="00C50E05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C50E05" w:rsidRDefault="00C50E05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C50E05" w:rsidRDefault="00C50E05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C50E05" w:rsidRDefault="00C50E05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C50E05" w:rsidRDefault="00C50E05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C50E05" w:rsidRDefault="00C50E05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C50E05" w:rsidRDefault="00C50E05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  <w:bookmarkStart w:id="0" w:name="_GoBack"/>
      <w:bookmarkEnd w:id="0"/>
    </w:p>
    <w:p w:rsidR="00C50E05" w:rsidRDefault="00C50E05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C50E05" w:rsidRDefault="00C50E05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C50E05" w:rsidRDefault="00C50E05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C50E05" w:rsidRDefault="00C50E05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C50E05" w:rsidRDefault="00C50E05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C50E05" w:rsidRDefault="00C50E05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C50E05" w:rsidRDefault="00C50E05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C50E05" w:rsidRDefault="00C50E05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C50E05" w:rsidRDefault="00C50E05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C50E05" w:rsidRDefault="00C50E05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C50E05" w:rsidRDefault="00C50E05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C50E05" w:rsidRDefault="00C50E05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C50E05" w:rsidRDefault="00C50E05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C50E05" w:rsidRPr="00FB167C" w:rsidRDefault="00C50E05" w:rsidP="00FB167C">
      <w:pPr>
        <w:widowControl w:val="0"/>
        <w:suppressAutoHyphens/>
        <w:autoSpaceDE w:val="0"/>
        <w:snapToGrid w:val="0"/>
        <w:ind w:firstLine="708"/>
        <w:jc w:val="center"/>
        <w:rPr>
          <w:sz w:val="36"/>
          <w:szCs w:val="36"/>
        </w:rPr>
      </w:pPr>
      <w:r>
        <w:rPr>
          <w:sz w:val="36"/>
          <w:szCs w:val="36"/>
        </w:rPr>
        <w:t>2017 г.</w:t>
      </w:r>
    </w:p>
    <w:sectPr w:rsidR="00C50E05" w:rsidRPr="00FB167C" w:rsidSect="00E864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02FF" w:usb1="5000205B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47D4"/>
    <w:rsid w:val="001247D4"/>
    <w:rsid w:val="00195C21"/>
    <w:rsid w:val="002415AE"/>
    <w:rsid w:val="002D3E97"/>
    <w:rsid w:val="00311BE5"/>
    <w:rsid w:val="00334613"/>
    <w:rsid w:val="005B2665"/>
    <w:rsid w:val="00817B90"/>
    <w:rsid w:val="00B2194E"/>
    <w:rsid w:val="00C50E05"/>
    <w:rsid w:val="00C67AA3"/>
    <w:rsid w:val="00C81145"/>
    <w:rsid w:val="00DF79D3"/>
    <w:rsid w:val="00E8643F"/>
    <w:rsid w:val="00FB16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C21"/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11BE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11BE5"/>
    <w:rPr>
      <w:rFonts w:ascii="Segoe UI" w:hAnsi="Segoe UI" w:cs="Segoe UI"/>
      <w:sz w:val="18"/>
      <w:szCs w:val="18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E0DFE3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</TotalTime>
  <Pages>1</Pages>
  <Words>38</Words>
  <Characters>218</Characters>
  <Application>Microsoft Office Outlook</Application>
  <DocSecurity>0</DocSecurity>
  <Lines>0</Lines>
  <Paragraphs>0</Paragraphs>
  <ScaleCrop>false</ScaleCrop>
  <Company>machine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Четверикова ВВ</dc:creator>
  <cp:keywords/>
  <dc:description/>
  <cp:lastModifiedBy>chukreev</cp:lastModifiedBy>
  <cp:revision>9</cp:revision>
  <cp:lastPrinted>2017-08-29T07:36:00Z</cp:lastPrinted>
  <dcterms:created xsi:type="dcterms:W3CDTF">2016-11-28T15:39:00Z</dcterms:created>
  <dcterms:modified xsi:type="dcterms:W3CDTF">2017-08-30T07:04:00Z</dcterms:modified>
</cp:coreProperties>
</file>